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31F07" w14:textId="77777777" w:rsidR="005C4C60" w:rsidRDefault="005C4C60" w:rsidP="005C4C60">
      <w:pPr>
        <w:pStyle w:val="NoSpacing"/>
        <w:tabs>
          <w:tab w:val="left" w:pos="540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KIRKEBY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13EA148E" w14:textId="77777777" w:rsidR="005C4C60" w:rsidRDefault="005C4C60" w:rsidP="005C4C60">
      <w:pPr>
        <w:pStyle w:val="NoSpacing"/>
        <w:tabs>
          <w:tab w:val="left" w:pos="54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of Lincoln. Merchant.</w:t>
      </w:r>
    </w:p>
    <w:p w14:paraId="16234A3B" w14:textId="77777777" w:rsidR="005C4C60" w:rsidRDefault="005C4C60" w:rsidP="005C4C60">
      <w:pPr>
        <w:pStyle w:val="NoSpacing"/>
        <w:tabs>
          <w:tab w:val="left" w:pos="540"/>
        </w:tabs>
        <w:rPr>
          <w:rFonts w:cs="Times New Roman"/>
          <w:szCs w:val="24"/>
        </w:rPr>
      </w:pPr>
    </w:p>
    <w:p w14:paraId="62E36737" w14:textId="77777777" w:rsidR="005C4C60" w:rsidRDefault="005C4C60" w:rsidP="005C4C60">
      <w:pPr>
        <w:pStyle w:val="NoSpacing"/>
        <w:tabs>
          <w:tab w:val="left" w:pos="540"/>
        </w:tabs>
        <w:rPr>
          <w:rFonts w:cs="Times New Roman"/>
          <w:szCs w:val="24"/>
        </w:rPr>
      </w:pPr>
    </w:p>
    <w:p w14:paraId="48FB8225" w14:textId="77777777" w:rsidR="005C4C60" w:rsidRDefault="005C4C60" w:rsidP="005C4C60">
      <w:pPr>
        <w:pStyle w:val="NoSpacing"/>
        <w:tabs>
          <w:tab w:val="left" w:pos="54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17 Nov.1418</w:t>
      </w:r>
      <w:r>
        <w:rPr>
          <w:rFonts w:cs="Times New Roman"/>
          <w:szCs w:val="24"/>
        </w:rPr>
        <w:tab/>
        <w:t>He made an action for debt against John Brandon of London, grocer(q.v.).</w:t>
      </w:r>
    </w:p>
    <w:p w14:paraId="73BCA51F" w14:textId="77777777" w:rsidR="005C4C60" w:rsidRDefault="005C4C60" w:rsidP="005C4C60">
      <w:pPr>
        <w:pStyle w:val="NoSpacing"/>
        <w:tabs>
          <w:tab w:val="left" w:pos="54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C 131/226/22)</w:t>
      </w:r>
    </w:p>
    <w:p w14:paraId="271794BE" w14:textId="77777777" w:rsidR="005C4C60" w:rsidRDefault="005C4C60" w:rsidP="005C4C60">
      <w:pPr>
        <w:pStyle w:val="NoSpacing"/>
        <w:tabs>
          <w:tab w:val="left" w:pos="540"/>
        </w:tabs>
        <w:rPr>
          <w:rFonts w:cs="Times New Roman"/>
          <w:szCs w:val="24"/>
        </w:rPr>
      </w:pPr>
    </w:p>
    <w:p w14:paraId="4EB207E0" w14:textId="77777777" w:rsidR="005C4C60" w:rsidRDefault="005C4C60" w:rsidP="005C4C60">
      <w:pPr>
        <w:pStyle w:val="NoSpacing"/>
        <w:tabs>
          <w:tab w:val="left" w:pos="540"/>
        </w:tabs>
        <w:rPr>
          <w:rFonts w:cs="Times New Roman"/>
          <w:szCs w:val="24"/>
        </w:rPr>
      </w:pPr>
    </w:p>
    <w:p w14:paraId="1EE507D3" w14:textId="77777777" w:rsidR="005C4C60" w:rsidRDefault="005C4C60" w:rsidP="005C4C60">
      <w:pPr>
        <w:pStyle w:val="NoSpacing"/>
        <w:tabs>
          <w:tab w:val="left" w:pos="54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18 December 2023</w:t>
      </w:r>
    </w:p>
    <w:p w14:paraId="682E95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5A2A2" w14:textId="77777777" w:rsidR="005C4C60" w:rsidRDefault="005C4C60" w:rsidP="009139A6">
      <w:r>
        <w:separator/>
      </w:r>
    </w:p>
  </w:endnote>
  <w:endnote w:type="continuationSeparator" w:id="0">
    <w:p w14:paraId="2C32174B" w14:textId="77777777" w:rsidR="005C4C60" w:rsidRDefault="005C4C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EC9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70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29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637C0" w14:textId="77777777" w:rsidR="005C4C60" w:rsidRDefault="005C4C60" w:rsidP="009139A6">
      <w:r>
        <w:separator/>
      </w:r>
    </w:p>
  </w:footnote>
  <w:footnote w:type="continuationSeparator" w:id="0">
    <w:p w14:paraId="3E1EDCB6" w14:textId="77777777" w:rsidR="005C4C60" w:rsidRDefault="005C4C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724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31B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3FA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C60"/>
    <w:rsid w:val="000666E0"/>
    <w:rsid w:val="002510B7"/>
    <w:rsid w:val="005C130B"/>
    <w:rsid w:val="005C4C6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3EE8"/>
  <w15:chartTrackingRefBased/>
  <w15:docId w15:val="{F0E1DB81-D06F-470B-B4DA-A5CBA706B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2023-12-18T20:34:00Z</dcterms:created>
  <dcterms:modified xsi:type="dcterms:W3CDTF">2023-12-18T20:34:00Z</dcterms:modified>
</cp:coreProperties>
</file>